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7ADDB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BACHE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7557A6F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Archdeacon.</w:t>
      </w:r>
    </w:p>
    <w:p w14:paraId="1546BFEE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63DCB80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B4D6A0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May1404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Ireland to serve under</w:t>
      </w:r>
    </w:p>
    <w:p w14:paraId="039A8BE6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(C.P.R. 1401-5 p.388)</w:t>
      </w:r>
    </w:p>
    <w:p w14:paraId="5AF5ACE0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DF601AB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AAAD01" w14:textId="77777777" w:rsidR="00001945" w:rsidRDefault="00001945" w:rsidP="000019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December 2022</w:t>
      </w:r>
    </w:p>
    <w:p w14:paraId="2488F5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83202" w14:textId="77777777" w:rsidR="00001945" w:rsidRDefault="00001945" w:rsidP="009139A6">
      <w:r>
        <w:separator/>
      </w:r>
    </w:p>
  </w:endnote>
  <w:endnote w:type="continuationSeparator" w:id="0">
    <w:p w14:paraId="7317DB92" w14:textId="77777777" w:rsidR="00001945" w:rsidRDefault="000019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27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68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16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83DE9" w14:textId="77777777" w:rsidR="00001945" w:rsidRDefault="00001945" w:rsidP="009139A6">
      <w:r>
        <w:separator/>
      </w:r>
    </w:p>
  </w:footnote>
  <w:footnote w:type="continuationSeparator" w:id="0">
    <w:p w14:paraId="3DD45C6E" w14:textId="77777777" w:rsidR="00001945" w:rsidRDefault="000019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F7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E2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E6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945"/>
    <w:rsid w:val="0000194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152B1"/>
  <w15:chartTrackingRefBased/>
  <w15:docId w15:val="{08CF270E-4AFE-43FE-BCBA-DADD848A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2023-02-11T08:24:00Z</dcterms:created>
  <dcterms:modified xsi:type="dcterms:W3CDTF">2023-02-11T08:24:00Z</dcterms:modified>
</cp:coreProperties>
</file>